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2C030B" w14:textId="217557DA" w:rsidR="006D68C2" w:rsidRDefault="003B4815">
      <w:pPr>
        <w:pStyle w:val="a4"/>
        <w:spacing w:line="360" w:lineRule="auto"/>
      </w:pPr>
      <w:r>
        <w:rPr>
          <w:rFonts w:hint="eastAsia"/>
        </w:rPr>
        <w:t>个人数字证书及电子签章</w:t>
      </w:r>
      <w:r w:rsidR="005D49BD">
        <w:rPr>
          <w:rFonts w:hint="eastAsia"/>
        </w:rPr>
        <w:t>业务</w:t>
      </w:r>
      <w:r w:rsidR="00305826">
        <w:rPr>
          <w:rFonts w:hint="eastAsia"/>
        </w:rPr>
        <w:t>受理表</w:t>
      </w:r>
    </w:p>
    <w:p w14:paraId="567DCA16" w14:textId="77777777" w:rsidR="006D68C2" w:rsidRDefault="006D68C2"/>
    <w:tbl>
      <w:tblPr>
        <w:tblW w:w="9153" w:type="dxa"/>
        <w:tblInd w:w="27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7"/>
        <w:gridCol w:w="3186"/>
        <w:gridCol w:w="2454"/>
        <w:gridCol w:w="2266"/>
      </w:tblGrid>
      <w:tr w:rsidR="006D68C2" w14:paraId="3D07125D" w14:textId="77777777">
        <w:trPr>
          <w:trHeight w:val="420"/>
        </w:trPr>
        <w:tc>
          <w:tcPr>
            <w:tcW w:w="1247" w:type="dxa"/>
            <w:tcBorders>
              <w:top w:val="thinThickLargeGap" w:sz="2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E8908" w14:textId="77777777" w:rsidR="006D68C2" w:rsidRDefault="00305826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7906" w:type="dxa"/>
            <w:gridSpan w:val="3"/>
            <w:tcBorders>
              <w:top w:val="thinThickLargeGap" w:sz="24" w:space="0" w:color="auto"/>
              <w:left w:val="single" w:sz="4" w:space="0" w:color="auto"/>
              <w:bottom w:val="single" w:sz="4" w:space="0" w:color="auto"/>
              <w:right w:val="thickThinLargeGap" w:sz="24" w:space="0" w:color="auto"/>
            </w:tcBorders>
            <w:vAlign w:val="center"/>
          </w:tcPr>
          <w:p w14:paraId="529BC5FB" w14:textId="5DB300FA" w:rsidR="006D68C2" w:rsidRDefault="006D1F14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武汉市施工图数字化审图</w:t>
            </w:r>
            <w:r w:rsidR="005E4A09">
              <w:rPr>
                <w:rFonts w:hint="eastAsia"/>
                <w:sz w:val="24"/>
              </w:rPr>
              <w:t>项目</w:t>
            </w:r>
          </w:p>
        </w:tc>
      </w:tr>
      <w:tr w:rsidR="006D68C2" w14:paraId="31AA4FB3" w14:textId="77777777">
        <w:trPr>
          <w:trHeight w:val="420"/>
        </w:trPr>
        <w:tc>
          <w:tcPr>
            <w:tcW w:w="1247" w:type="dxa"/>
            <w:tcBorders>
              <w:top w:val="nil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84E01" w14:textId="62B7695F" w:rsidR="006D68C2" w:rsidRDefault="0088565D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办理业务</w:t>
            </w:r>
          </w:p>
        </w:tc>
        <w:tc>
          <w:tcPr>
            <w:tcW w:w="79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thickThinLargeGap" w:sz="24" w:space="0" w:color="auto"/>
            </w:tcBorders>
            <w:vAlign w:val="center"/>
          </w:tcPr>
          <w:p w14:paraId="7DB55C7E" w14:textId="23F084BF" w:rsidR="006D68C2" w:rsidRDefault="0088565D">
            <w:pPr>
              <w:spacing w:line="360" w:lineRule="auto"/>
              <w:jc w:val="center"/>
              <w:rPr>
                <w:szCs w:val="24"/>
              </w:rPr>
            </w:pPr>
            <w:r w:rsidRPr="00CA4833">
              <w:rPr>
                <w:rFonts w:ascii="Wingdings 2" w:hAnsi="Wingdings 2"/>
                <w:b/>
                <w:bCs/>
                <w:sz w:val="24"/>
              </w:rPr>
              <w:sym w:font="Wingdings 2" w:char="00A3"/>
            </w:r>
            <w:r w:rsidRPr="00CA4833">
              <w:rPr>
                <w:rFonts w:ascii="Wingdings 2" w:hAnsi="Wingdings 2" w:hint="eastAsia"/>
                <w:b/>
                <w:bCs/>
                <w:sz w:val="24"/>
              </w:rPr>
              <w:t>开户</w:t>
            </w:r>
            <w:r w:rsidRPr="00CA4833">
              <w:rPr>
                <w:rFonts w:ascii="Wingdings 2" w:hAnsi="Wingdings 2"/>
                <w:b/>
                <w:bCs/>
                <w:sz w:val="24"/>
              </w:rPr>
              <w:t></w:t>
            </w:r>
            <w:r w:rsidRPr="00CA4833">
              <w:rPr>
                <w:rFonts w:ascii="Wingdings 2" w:hAnsi="Wingdings 2"/>
                <w:b/>
                <w:bCs/>
                <w:sz w:val="24"/>
              </w:rPr>
              <w:t></w:t>
            </w:r>
            <w:r w:rsidRPr="00CA4833">
              <w:rPr>
                <w:rFonts w:ascii="Wingdings 2" w:hAnsi="Wingdings 2"/>
                <w:b/>
                <w:bCs/>
                <w:sz w:val="24"/>
              </w:rPr>
              <w:sym w:font="Wingdings 2" w:char="00A3"/>
            </w:r>
            <w:r w:rsidRPr="00CA4833">
              <w:rPr>
                <w:rFonts w:ascii="Wingdings 2" w:hAnsi="Wingdings 2" w:hint="eastAsia"/>
                <w:b/>
                <w:bCs/>
                <w:sz w:val="24"/>
              </w:rPr>
              <w:t>延期</w:t>
            </w:r>
            <w:r w:rsidRPr="00CA4833">
              <w:rPr>
                <w:rFonts w:ascii="Wingdings 2" w:hAnsi="Wingdings 2"/>
                <w:b/>
                <w:bCs/>
                <w:sz w:val="24"/>
              </w:rPr>
              <w:t></w:t>
            </w:r>
            <w:r w:rsidRPr="00CA4833">
              <w:rPr>
                <w:rFonts w:ascii="Wingdings 2" w:hAnsi="Wingdings 2"/>
                <w:b/>
                <w:bCs/>
                <w:sz w:val="24"/>
              </w:rPr>
              <w:t></w:t>
            </w:r>
            <w:r w:rsidRPr="00CA4833">
              <w:rPr>
                <w:rFonts w:ascii="Wingdings 2" w:hAnsi="Wingdings 2"/>
                <w:b/>
                <w:bCs/>
                <w:sz w:val="24"/>
              </w:rPr>
              <w:sym w:font="Wingdings 2" w:char="00A3"/>
            </w:r>
            <w:r w:rsidRPr="00CA4833">
              <w:rPr>
                <w:rFonts w:ascii="Wingdings 2" w:hAnsi="Wingdings 2" w:hint="eastAsia"/>
                <w:b/>
                <w:bCs/>
                <w:sz w:val="24"/>
              </w:rPr>
              <w:t>补办</w:t>
            </w:r>
            <w:r w:rsidRPr="00CA4833">
              <w:rPr>
                <w:rFonts w:ascii="Wingdings 2" w:hAnsi="Wingdings 2"/>
                <w:b/>
                <w:bCs/>
                <w:sz w:val="24"/>
              </w:rPr>
              <w:t></w:t>
            </w:r>
            <w:r w:rsidRPr="00CA4833">
              <w:rPr>
                <w:rFonts w:ascii="Wingdings 2" w:hAnsi="Wingdings 2"/>
                <w:b/>
                <w:bCs/>
                <w:sz w:val="24"/>
              </w:rPr>
              <w:t></w:t>
            </w:r>
            <w:r w:rsidRPr="00CA4833">
              <w:rPr>
                <w:rFonts w:ascii="Wingdings 2" w:hAnsi="Wingdings 2"/>
                <w:b/>
                <w:bCs/>
                <w:sz w:val="24"/>
              </w:rPr>
              <w:sym w:font="Wingdings 2" w:char="00A3"/>
            </w:r>
            <w:r w:rsidRPr="00CA4833">
              <w:rPr>
                <w:rFonts w:ascii="Wingdings 2" w:hAnsi="Wingdings 2" w:hint="eastAsia"/>
                <w:b/>
                <w:bCs/>
                <w:sz w:val="24"/>
              </w:rPr>
              <w:t>注销</w:t>
            </w:r>
            <w:r w:rsidRPr="00CA4833">
              <w:rPr>
                <w:rFonts w:ascii="Wingdings 2" w:hAnsi="Wingdings 2"/>
                <w:b/>
                <w:bCs/>
                <w:sz w:val="24"/>
              </w:rPr>
              <w:t></w:t>
            </w:r>
            <w:r w:rsidRPr="00CA4833">
              <w:rPr>
                <w:rFonts w:ascii="Wingdings 2" w:hAnsi="Wingdings 2"/>
                <w:b/>
                <w:bCs/>
                <w:sz w:val="24"/>
              </w:rPr>
              <w:t></w:t>
            </w:r>
            <w:r w:rsidRPr="00CA4833">
              <w:rPr>
                <w:rFonts w:ascii="Wingdings 2" w:hAnsi="Wingdings 2"/>
                <w:b/>
                <w:bCs/>
                <w:sz w:val="24"/>
              </w:rPr>
              <w:sym w:font="Wingdings 2" w:char="00A3"/>
            </w:r>
            <w:r w:rsidRPr="00CA4833">
              <w:rPr>
                <w:rFonts w:ascii="Wingdings 2" w:hAnsi="Wingdings 2" w:hint="eastAsia"/>
                <w:b/>
                <w:bCs/>
                <w:sz w:val="24"/>
              </w:rPr>
              <w:t>变更</w:t>
            </w:r>
          </w:p>
        </w:tc>
      </w:tr>
      <w:tr w:rsidR="00A33C96" w14:paraId="4EB66B15" w14:textId="77777777" w:rsidTr="00CA4833">
        <w:trPr>
          <w:trHeight w:val="541"/>
        </w:trPr>
        <w:tc>
          <w:tcPr>
            <w:tcW w:w="1247" w:type="dxa"/>
            <w:tcBorders>
              <w:top w:val="single" w:sz="4" w:space="0" w:color="auto"/>
              <w:left w:val="thinThickLargeGap" w:sz="2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EE543D" w14:textId="4385167B" w:rsidR="00A33C96" w:rsidRDefault="00A33C96">
            <w:pPr>
              <w:spacing w:line="360" w:lineRule="auto"/>
              <w:jc w:val="center"/>
              <w:rPr>
                <w:rFonts w:ascii="Wingdings 2" w:hAnsi="Wingdings 2"/>
                <w:sz w:val="24"/>
              </w:rPr>
            </w:pPr>
            <w:r>
              <w:rPr>
                <w:rFonts w:ascii="Wingdings 2" w:hAnsi="Wingdings 2"/>
                <w:sz w:val="24"/>
              </w:rPr>
              <w:t>印章类型</w:t>
            </w:r>
          </w:p>
        </w:tc>
        <w:tc>
          <w:tcPr>
            <w:tcW w:w="7906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thickThinLargeGap" w:sz="24" w:space="0" w:color="auto"/>
            </w:tcBorders>
            <w:vAlign w:val="center"/>
          </w:tcPr>
          <w:p w14:paraId="492294E2" w14:textId="678732EB" w:rsidR="00A33C96" w:rsidRPr="00CA4833" w:rsidRDefault="00407EFD" w:rsidP="001D19F5">
            <w:pPr>
              <w:spacing w:line="360" w:lineRule="auto"/>
              <w:jc w:val="center"/>
              <w:rPr>
                <w:rFonts w:ascii="Wingdings 2" w:hAnsi="Wingdings 2"/>
                <w:b/>
                <w:bCs/>
                <w:sz w:val="24"/>
              </w:rPr>
            </w:pPr>
            <w:r w:rsidRPr="00CA4833">
              <w:rPr>
                <w:rFonts w:ascii="Wingdings 2" w:hAnsi="Wingdings 2"/>
                <w:b/>
                <w:bCs/>
                <w:sz w:val="24"/>
              </w:rPr>
              <w:sym w:font="Wingdings 2" w:char="00A3"/>
            </w:r>
            <w:r>
              <w:rPr>
                <w:rFonts w:ascii="Wingdings 2" w:hAnsi="Wingdings 2"/>
                <w:b/>
                <w:bCs/>
                <w:sz w:val="24"/>
              </w:rPr>
              <w:t>个人签名</w:t>
            </w:r>
            <w:r>
              <w:rPr>
                <w:rFonts w:ascii="Wingdings 2" w:hAnsi="Wingdings 2"/>
                <w:b/>
                <w:bCs/>
                <w:sz w:val="24"/>
              </w:rPr>
              <w:t></w:t>
            </w:r>
            <w:r w:rsidR="00B4468D" w:rsidRPr="00CA4833">
              <w:rPr>
                <w:rFonts w:ascii="Wingdings 2" w:hAnsi="Wingdings 2"/>
                <w:b/>
                <w:bCs/>
                <w:sz w:val="24"/>
              </w:rPr>
              <w:sym w:font="Wingdings 2" w:char="00A3"/>
            </w:r>
            <w:r w:rsidR="008257F2">
              <w:rPr>
                <w:rFonts w:ascii="Wingdings 2" w:hAnsi="Wingdings 2"/>
                <w:b/>
                <w:bCs/>
                <w:sz w:val="24"/>
              </w:rPr>
              <w:t>个人方章</w:t>
            </w:r>
            <w:r w:rsidR="00B4468D">
              <w:rPr>
                <w:rFonts w:ascii="Wingdings 2" w:hAnsi="Wingdings 2"/>
                <w:b/>
                <w:bCs/>
                <w:sz w:val="24"/>
              </w:rPr>
              <w:t></w:t>
            </w:r>
            <w:r w:rsidR="00A33C96" w:rsidRPr="00CA4833">
              <w:rPr>
                <w:rFonts w:ascii="Wingdings 2" w:hAnsi="Wingdings 2"/>
                <w:b/>
                <w:bCs/>
                <w:sz w:val="24"/>
              </w:rPr>
              <w:sym w:font="Wingdings 2" w:char="00A3"/>
            </w:r>
            <w:r w:rsidR="008257F2">
              <w:rPr>
                <w:rFonts w:ascii="Wingdings 2" w:hAnsi="Wingdings 2"/>
                <w:b/>
                <w:bCs/>
                <w:sz w:val="24"/>
              </w:rPr>
              <w:t>执业章</w:t>
            </w:r>
          </w:p>
        </w:tc>
      </w:tr>
      <w:tr w:rsidR="00BD0602" w14:paraId="12D47FCD" w14:textId="77777777" w:rsidTr="00CA4833">
        <w:trPr>
          <w:trHeight w:val="541"/>
        </w:trPr>
        <w:tc>
          <w:tcPr>
            <w:tcW w:w="1247" w:type="dxa"/>
            <w:tcBorders>
              <w:top w:val="single" w:sz="4" w:space="0" w:color="auto"/>
              <w:left w:val="thinThickLargeGap" w:sz="2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B814EC" w14:textId="5584937C" w:rsidR="00BD0602" w:rsidRPr="00BD0602" w:rsidRDefault="00BD0602">
            <w:pPr>
              <w:spacing w:line="360" w:lineRule="auto"/>
              <w:jc w:val="center"/>
              <w:rPr>
                <w:rFonts w:ascii="Wingdings 2" w:hAnsi="Wingdings 2"/>
                <w:sz w:val="24"/>
              </w:rPr>
            </w:pPr>
            <w:r>
              <w:rPr>
                <w:rFonts w:ascii="Wingdings 2" w:hAnsi="Wingdings 2"/>
                <w:sz w:val="24"/>
              </w:rPr>
              <w:t>有效期</w:t>
            </w:r>
          </w:p>
        </w:tc>
        <w:tc>
          <w:tcPr>
            <w:tcW w:w="7906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thickThinLargeGap" w:sz="24" w:space="0" w:color="auto"/>
            </w:tcBorders>
            <w:vAlign w:val="center"/>
          </w:tcPr>
          <w:p w14:paraId="3807805F" w14:textId="75B26D0B" w:rsidR="00BD0602" w:rsidRPr="00CA4833" w:rsidRDefault="00BD0602" w:rsidP="001D19F5">
            <w:pPr>
              <w:spacing w:line="360" w:lineRule="auto"/>
              <w:jc w:val="center"/>
              <w:rPr>
                <w:rFonts w:ascii="Wingdings 2" w:hAnsi="Wingdings 2"/>
                <w:b/>
                <w:bCs/>
                <w:sz w:val="24"/>
              </w:rPr>
            </w:pPr>
            <w:r w:rsidRPr="00CA4833">
              <w:rPr>
                <w:rFonts w:ascii="Wingdings 2" w:hAnsi="Wingdings 2"/>
                <w:b/>
                <w:bCs/>
                <w:sz w:val="24"/>
              </w:rPr>
              <w:sym w:font="Wingdings 2" w:char="00A3"/>
            </w:r>
            <w:r>
              <w:rPr>
                <w:rFonts w:ascii="Wingdings 2" w:hAnsi="Wingdings 2"/>
                <w:b/>
                <w:bCs/>
                <w:sz w:val="24"/>
              </w:rPr>
              <w:t>一年</w:t>
            </w:r>
            <w:r>
              <w:rPr>
                <w:rFonts w:ascii="Wingdings 2" w:hAnsi="Wingdings 2"/>
                <w:b/>
                <w:bCs/>
                <w:sz w:val="24"/>
              </w:rPr>
              <w:t></w:t>
            </w:r>
            <w:r w:rsidRPr="00CA4833">
              <w:rPr>
                <w:rFonts w:ascii="Wingdings 2" w:hAnsi="Wingdings 2"/>
                <w:b/>
                <w:bCs/>
                <w:sz w:val="24"/>
              </w:rPr>
              <w:sym w:font="Wingdings 2" w:char="00A3"/>
            </w:r>
            <w:r>
              <w:rPr>
                <w:rFonts w:ascii="Wingdings 2" w:hAnsi="Wingdings 2"/>
                <w:b/>
                <w:bCs/>
                <w:sz w:val="24"/>
              </w:rPr>
              <w:t>两年</w:t>
            </w:r>
            <w:r>
              <w:rPr>
                <w:rFonts w:ascii="Wingdings 2" w:hAnsi="Wingdings 2"/>
                <w:b/>
                <w:bCs/>
                <w:sz w:val="24"/>
              </w:rPr>
              <w:t></w:t>
            </w:r>
            <w:r w:rsidRPr="00CA4833">
              <w:rPr>
                <w:rFonts w:ascii="Wingdings 2" w:hAnsi="Wingdings 2"/>
                <w:b/>
                <w:bCs/>
                <w:sz w:val="24"/>
              </w:rPr>
              <w:sym w:font="Wingdings 2" w:char="00A3"/>
            </w:r>
            <w:r>
              <w:rPr>
                <w:rFonts w:ascii="Wingdings 2" w:hAnsi="Wingdings 2"/>
                <w:b/>
                <w:bCs/>
                <w:sz w:val="24"/>
              </w:rPr>
              <w:t>三年</w:t>
            </w:r>
          </w:p>
        </w:tc>
      </w:tr>
      <w:tr w:rsidR="006D68C2" w14:paraId="4589FD25" w14:textId="77777777">
        <w:trPr>
          <w:cantSplit/>
          <w:trHeight w:val="540"/>
        </w:trPr>
        <w:tc>
          <w:tcPr>
            <w:tcW w:w="1247" w:type="dxa"/>
            <w:vMerge w:val="restart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56129" w14:textId="7A3CAB6F" w:rsidR="0088565D" w:rsidRDefault="009F1BEA" w:rsidP="0088565D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个人</w:t>
            </w:r>
          </w:p>
          <w:p w14:paraId="7D0F476E" w14:textId="382202E2" w:rsidR="006D68C2" w:rsidRDefault="00305826" w:rsidP="0088565D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信息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442D1" w14:textId="5AD88EEC" w:rsidR="006D68C2" w:rsidRDefault="009F1BEA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姓名</w:t>
            </w:r>
          </w:p>
        </w:tc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thickThinLargeGap" w:sz="24" w:space="0" w:color="auto"/>
            </w:tcBorders>
          </w:tcPr>
          <w:p w14:paraId="45F43B0B" w14:textId="77777777" w:rsidR="006D68C2" w:rsidRDefault="006D68C2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6D68C2" w14:paraId="2CC914E3" w14:textId="77777777">
        <w:trPr>
          <w:cantSplit/>
          <w:trHeight w:val="512"/>
        </w:trPr>
        <w:tc>
          <w:tcPr>
            <w:tcW w:w="1247" w:type="dxa"/>
            <w:vMerge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160B6" w14:textId="77777777" w:rsidR="006D68C2" w:rsidRDefault="006D68C2">
            <w:pPr>
              <w:widowControl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81203" w14:textId="4064A9E6" w:rsidR="006D68C2" w:rsidRDefault="009F1BEA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身份证号</w:t>
            </w:r>
          </w:p>
        </w:tc>
        <w:tc>
          <w:tcPr>
            <w:tcW w:w="472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thickThinLargeGap" w:sz="24" w:space="0" w:color="auto"/>
            </w:tcBorders>
          </w:tcPr>
          <w:p w14:paraId="4CC7EC82" w14:textId="77777777" w:rsidR="006D68C2" w:rsidRDefault="006D68C2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6D68C2" w14:paraId="1DF0772D" w14:textId="77777777">
        <w:trPr>
          <w:cantSplit/>
          <w:trHeight w:val="510"/>
        </w:trPr>
        <w:tc>
          <w:tcPr>
            <w:tcW w:w="1247" w:type="dxa"/>
            <w:vMerge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71D7" w14:textId="77777777" w:rsidR="006D68C2" w:rsidRDefault="006D68C2">
            <w:pPr>
              <w:widowControl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134AC" w14:textId="2D083B0D" w:rsidR="006D68C2" w:rsidRDefault="009F1BEA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职务</w:t>
            </w:r>
          </w:p>
        </w:tc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24" w:space="0" w:color="auto"/>
            </w:tcBorders>
          </w:tcPr>
          <w:p w14:paraId="4B9E9615" w14:textId="77777777" w:rsidR="006D68C2" w:rsidRDefault="006D68C2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6D68C2" w14:paraId="525F5AAC" w14:textId="77777777">
        <w:trPr>
          <w:cantSplit/>
          <w:trHeight w:val="470"/>
        </w:trPr>
        <w:tc>
          <w:tcPr>
            <w:tcW w:w="1247" w:type="dxa"/>
            <w:vMerge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8C121" w14:textId="77777777" w:rsidR="006D68C2" w:rsidRDefault="006D68C2">
            <w:pPr>
              <w:widowControl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5E947" w14:textId="50023733" w:rsidR="006D68C2" w:rsidRDefault="009F1BEA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手机号</w:t>
            </w:r>
          </w:p>
        </w:tc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24" w:space="0" w:color="auto"/>
            </w:tcBorders>
          </w:tcPr>
          <w:p w14:paraId="42C31DE9" w14:textId="77777777" w:rsidR="006D68C2" w:rsidRDefault="006D68C2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429B5" w14:paraId="6192E974" w14:textId="77777777">
        <w:trPr>
          <w:cantSplit/>
          <w:trHeight w:val="470"/>
        </w:trPr>
        <w:tc>
          <w:tcPr>
            <w:tcW w:w="1247" w:type="dxa"/>
            <w:vMerge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45249" w14:textId="77777777" w:rsidR="000429B5" w:rsidRDefault="000429B5">
            <w:pPr>
              <w:widowControl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5999A" w14:textId="438D8822" w:rsidR="000429B5" w:rsidRDefault="000429B5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单位名称</w:t>
            </w:r>
          </w:p>
        </w:tc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24" w:space="0" w:color="auto"/>
            </w:tcBorders>
          </w:tcPr>
          <w:p w14:paraId="1B92960B" w14:textId="77777777" w:rsidR="000429B5" w:rsidRDefault="000429B5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F6094C" w14:paraId="3533F7C7" w14:textId="637DD366" w:rsidTr="00F6094C">
        <w:trPr>
          <w:cantSplit/>
          <w:trHeight w:val="616"/>
        </w:trPr>
        <w:tc>
          <w:tcPr>
            <w:tcW w:w="1247" w:type="dxa"/>
            <w:vMerge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3C057" w14:textId="77777777" w:rsidR="00F6094C" w:rsidRDefault="00F6094C">
            <w:pPr>
              <w:widowControl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71AF0B" w14:textId="29F2A80D" w:rsidR="00F6094C" w:rsidRDefault="00F6094C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所在地区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195DE5" w14:textId="1697C7AC" w:rsidR="00F6094C" w:rsidRDefault="00F6094C" w:rsidP="00F6094C">
            <w:pPr>
              <w:spacing w:line="360" w:lineRule="auto"/>
              <w:ind w:firstLineChars="100" w:firstLine="24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>省</w:t>
            </w:r>
            <w:r>
              <w:rPr>
                <w:rFonts w:hint="eastAsia"/>
                <w:sz w:val="24"/>
                <w:szCs w:val="24"/>
              </w:rPr>
              <w:t xml:space="preserve">       </w:t>
            </w:r>
            <w:r>
              <w:rPr>
                <w:rFonts w:hint="eastAsia"/>
                <w:sz w:val="24"/>
                <w:szCs w:val="24"/>
              </w:rPr>
              <w:t>市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thickThinLargeGap" w:sz="24" w:space="0" w:color="auto"/>
            </w:tcBorders>
            <w:vAlign w:val="center"/>
          </w:tcPr>
          <w:p w14:paraId="6D23CFD0" w14:textId="1591D01D" w:rsidR="00F6094C" w:rsidRDefault="00F6094C" w:rsidP="00F6094C">
            <w:pPr>
              <w:spacing w:line="360" w:lineRule="auto"/>
              <w:ind w:firstLineChars="100" w:firstLine="240"/>
              <w:rPr>
                <w:sz w:val="24"/>
                <w:szCs w:val="24"/>
              </w:rPr>
            </w:pPr>
            <w:r>
              <w:rPr>
                <w:sz w:val="24"/>
              </w:rPr>
              <w:t>(</w:t>
            </w:r>
            <w:r>
              <w:rPr>
                <w:rFonts w:hint="eastAsia"/>
                <w:sz w:val="24"/>
              </w:rPr>
              <w:t>此处加盖公章</w:t>
            </w:r>
            <w:r>
              <w:rPr>
                <w:sz w:val="24"/>
              </w:rPr>
              <w:t>)</w:t>
            </w:r>
          </w:p>
        </w:tc>
      </w:tr>
      <w:tr w:rsidR="006D68C2" w14:paraId="4F13D1BB" w14:textId="77777777">
        <w:trPr>
          <w:trHeight w:val="481"/>
        </w:trPr>
        <w:tc>
          <w:tcPr>
            <w:tcW w:w="1247" w:type="dxa"/>
            <w:vMerge w:val="restart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B43B3" w14:textId="49CBF840" w:rsidR="00B1243D" w:rsidRDefault="009F1BEA" w:rsidP="00B1243D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经办人</w:t>
            </w:r>
          </w:p>
          <w:p w14:paraId="3A81BDB0" w14:textId="3F66655C" w:rsidR="006D68C2" w:rsidRDefault="00305826" w:rsidP="00B1243D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信息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6E9E6" w14:textId="77777777" w:rsidR="006D68C2" w:rsidRDefault="00305826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姓名</w:t>
            </w:r>
            <w:r>
              <w:rPr>
                <w:sz w:val="24"/>
              </w:rPr>
              <w:t>(</w:t>
            </w:r>
            <w:r>
              <w:rPr>
                <w:rFonts w:hint="eastAsia"/>
                <w:sz w:val="24"/>
              </w:rPr>
              <w:t>手写签名</w:t>
            </w:r>
            <w:r>
              <w:rPr>
                <w:sz w:val="24"/>
              </w:rPr>
              <w:t>)</w:t>
            </w:r>
          </w:p>
        </w:tc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24" w:space="0" w:color="auto"/>
            </w:tcBorders>
          </w:tcPr>
          <w:p w14:paraId="0757D1AF" w14:textId="77777777" w:rsidR="006D68C2" w:rsidRDefault="006D68C2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6D68C2" w14:paraId="4CA72C5A" w14:textId="77777777">
        <w:trPr>
          <w:trHeight w:val="495"/>
        </w:trPr>
        <w:tc>
          <w:tcPr>
            <w:tcW w:w="1247" w:type="dxa"/>
            <w:vMerge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1E4C0" w14:textId="77777777" w:rsidR="006D68C2" w:rsidRDefault="006D68C2">
            <w:pPr>
              <w:widowControl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17038" w14:textId="515BCAB9" w:rsidR="006D68C2" w:rsidRDefault="00937DD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24" w:space="0" w:color="auto"/>
            </w:tcBorders>
          </w:tcPr>
          <w:p w14:paraId="4A8ADF59" w14:textId="77777777" w:rsidR="006D68C2" w:rsidRDefault="006D68C2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C5320" w14:paraId="1A6585B1" w14:textId="77777777">
        <w:trPr>
          <w:trHeight w:val="495"/>
        </w:trPr>
        <w:tc>
          <w:tcPr>
            <w:tcW w:w="1247" w:type="dxa"/>
            <w:vMerge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11DE0" w14:textId="77777777" w:rsidR="00AC5320" w:rsidRDefault="00AC5320">
            <w:pPr>
              <w:widowControl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40AFF" w14:textId="73F74B81" w:rsidR="00AC5320" w:rsidRDefault="0035316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职务</w:t>
            </w:r>
          </w:p>
        </w:tc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24" w:space="0" w:color="auto"/>
            </w:tcBorders>
          </w:tcPr>
          <w:p w14:paraId="12A68C6A" w14:textId="77777777" w:rsidR="00AC5320" w:rsidRDefault="00AC5320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6D68C2" w14:paraId="3ABF3B0B" w14:textId="77777777">
        <w:trPr>
          <w:trHeight w:val="495"/>
        </w:trPr>
        <w:tc>
          <w:tcPr>
            <w:tcW w:w="1247" w:type="dxa"/>
            <w:vMerge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D5C6D" w14:textId="77777777" w:rsidR="006D68C2" w:rsidRDefault="006D68C2">
            <w:pPr>
              <w:widowControl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F925F" w14:textId="05CF1A4E" w:rsidR="006D68C2" w:rsidRDefault="00937DD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手机号</w:t>
            </w:r>
          </w:p>
        </w:tc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24" w:space="0" w:color="auto"/>
            </w:tcBorders>
          </w:tcPr>
          <w:p w14:paraId="068F1903" w14:textId="77777777" w:rsidR="006D68C2" w:rsidRDefault="006D68C2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6D68C2" w14:paraId="2BA5637F" w14:textId="77777777">
        <w:trPr>
          <w:trHeight w:val="485"/>
        </w:trPr>
        <w:tc>
          <w:tcPr>
            <w:tcW w:w="1247" w:type="dxa"/>
            <w:vMerge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8DC40" w14:textId="77777777" w:rsidR="006D68C2" w:rsidRDefault="006D68C2">
            <w:pPr>
              <w:widowControl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6797C" w14:textId="77777777" w:rsidR="006D68C2" w:rsidRDefault="00305826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Email</w:t>
            </w:r>
          </w:p>
        </w:tc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24" w:space="0" w:color="auto"/>
            </w:tcBorders>
          </w:tcPr>
          <w:p w14:paraId="2FDF7C04" w14:textId="77777777" w:rsidR="006D68C2" w:rsidRDefault="006D68C2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6D68C2" w:rsidRPr="004257CD" w14:paraId="231414D8" w14:textId="77777777">
        <w:trPr>
          <w:trHeight w:val="1579"/>
        </w:trPr>
        <w:tc>
          <w:tcPr>
            <w:tcW w:w="124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6C1E7" w14:textId="77777777" w:rsidR="006D68C2" w:rsidRDefault="00305826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印章采集须知</w:t>
            </w:r>
          </w:p>
        </w:tc>
        <w:tc>
          <w:tcPr>
            <w:tcW w:w="7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24" w:space="0" w:color="auto"/>
            </w:tcBorders>
            <w:vAlign w:val="center"/>
          </w:tcPr>
          <w:p w14:paraId="69A96853" w14:textId="2753850A" w:rsidR="006D68C2" w:rsidRDefault="00305826" w:rsidP="0058068F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申请</w:t>
            </w:r>
            <w:r w:rsidR="001C7710">
              <w:rPr>
                <w:rFonts w:hint="eastAsia"/>
                <w:sz w:val="24"/>
              </w:rPr>
              <w:t>个人签名、</w:t>
            </w:r>
            <w:r w:rsidR="002A75E3">
              <w:rPr>
                <w:rFonts w:hint="eastAsia"/>
                <w:sz w:val="24"/>
              </w:rPr>
              <w:t>个人方章</w:t>
            </w:r>
            <w:r w:rsidR="00257EFB" w:rsidRPr="0030080B">
              <w:rPr>
                <w:rFonts w:ascii="宋体" w:cs="宋体" w:hint="eastAsia"/>
                <w:kern w:val="0"/>
                <w:sz w:val="24"/>
                <w:lang w:val="zh-CN"/>
              </w:rPr>
              <w:t>或</w:t>
            </w:r>
            <w:r w:rsidR="002A75E3">
              <w:rPr>
                <w:rFonts w:ascii="宋体" w:cs="宋体" w:hint="eastAsia"/>
                <w:kern w:val="0"/>
                <w:sz w:val="24"/>
                <w:lang w:val="zh-CN"/>
              </w:rPr>
              <w:t>执业章</w:t>
            </w:r>
            <w:r w:rsidR="00A9607B" w:rsidRPr="0030080B">
              <w:rPr>
                <w:rFonts w:ascii="宋体" w:cs="宋体" w:hint="eastAsia"/>
                <w:kern w:val="0"/>
                <w:sz w:val="24"/>
                <w:lang w:val="zh-CN"/>
              </w:rPr>
              <w:t>的用户</w:t>
            </w:r>
            <w:r w:rsidRPr="0030080B">
              <w:rPr>
                <w:rFonts w:ascii="宋体" w:cs="宋体" w:hint="eastAsia"/>
                <w:kern w:val="0"/>
                <w:sz w:val="24"/>
                <w:lang w:val="zh-CN"/>
              </w:rPr>
              <w:t>请在</w:t>
            </w:r>
            <w:r w:rsidR="005B5A74" w:rsidRPr="0030080B">
              <w:rPr>
                <w:rFonts w:ascii="宋体" w:cs="宋体" w:hint="eastAsia"/>
                <w:kern w:val="0"/>
                <w:sz w:val="24"/>
                <w:lang w:val="zh-CN"/>
              </w:rPr>
              <w:t>《</w:t>
            </w:r>
            <w:r w:rsidR="00F21AD4">
              <w:rPr>
                <w:rFonts w:ascii="宋体" w:cs="宋体" w:hint="eastAsia"/>
                <w:kern w:val="0"/>
                <w:sz w:val="24"/>
                <w:lang w:val="zh-CN"/>
              </w:rPr>
              <w:t>个人印模采</w:t>
            </w:r>
            <w:r w:rsidR="00687F46">
              <w:rPr>
                <w:rFonts w:ascii="宋体" w:cs="宋体" w:hint="eastAsia"/>
                <w:kern w:val="0"/>
                <w:sz w:val="24"/>
                <w:lang w:val="zh-CN"/>
              </w:rPr>
              <w:t>集</w:t>
            </w:r>
            <w:r w:rsidR="005B5A74" w:rsidRPr="0030080B">
              <w:rPr>
                <w:rFonts w:ascii="宋体" w:cs="宋体" w:hint="eastAsia"/>
                <w:kern w:val="0"/>
                <w:sz w:val="24"/>
                <w:lang w:val="zh-CN"/>
              </w:rPr>
              <w:t>表》</w:t>
            </w:r>
            <w:r w:rsidRPr="0030080B">
              <w:rPr>
                <w:rFonts w:ascii="宋体" w:cs="宋体" w:hint="eastAsia"/>
                <w:kern w:val="0"/>
                <w:sz w:val="24"/>
                <w:lang w:val="zh-CN"/>
              </w:rPr>
              <w:t>上</w:t>
            </w:r>
            <w:r w:rsidR="00F40EFF">
              <w:rPr>
                <w:rFonts w:ascii="宋体" w:cs="宋体" w:hint="eastAsia"/>
                <w:kern w:val="0"/>
                <w:sz w:val="24"/>
                <w:lang w:val="zh-CN"/>
              </w:rPr>
              <w:t>签署或</w:t>
            </w:r>
            <w:r w:rsidRPr="0030080B">
              <w:rPr>
                <w:rFonts w:ascii="宋体" w:cs="宋体" w:hint="eastAsia"/>
                <w:kern w:val="0"/>
                <w:sz w:val="24"/>
                <w:lang w:val="zh-CN"/>
              </w:rPr>
              <w:t>盖上清晰的</w:t>
            </w:r>
            <w:r w:rsidR="00F40EFF">
              <w:rPr>
                <w:rFonts w:ascii="宋体" w:cs="宋体" w:hint="eastAsia"/>
                <w:kern w:val="0"/>
                <w:sz w:val="24"/>
                <w:lang w:val="zh-CN"/>
              </w:rPr>
              <w:t>个人签名、</w:t>
            </w:r>
            <w:r w:rsidR="00AA0461">
              <w:rPr>
                <w:rFonts w:hint="eastAsia"/>
                <w:sz w:val="24"/>
              </w:rPr>
              <w:t>个人方章</w:t>
            </w:r>
            <w:r w:rsidR="00AE4FE8" w:rsidRPr="0030080B">
              <w:rPr>
                <w:rFonts w:ascii="宋体" w:cs="宋体" w:hint="eastAsia"/>
                <w:kern w:val="0"/>
                <w:sz w:val="24"/>
                <w:lang w:val="zh-CN"/>
              </w:rPr>
              <w:t>或</w:t>
            </w:r>
            <w:r w:rsidR="00AA0461">
              <w:rPr>
                <w:rFonts w:ascii="宋体" w:cs="宋体" w:hint="eastAsia"/>
                <w:kern w:val="0"/>
                <w:sz w:val="24"/>
                <w:lang w:val="zh-CN"/>
              </w:rPr>
              <w:t>执业章</w:t>
            </w:r>
            <w:r w:rsidRPr="0030080B">
              <w:rPr>
                <w:rFonts w:ascii="宋体" w:cs="宋体" w:hint="eastAsia"/>
                <w:kern w:val="0"/>
                <w:sz w:val="24"/>
                <w:lang w:val="zh-CN"/>
              </w:rPr>
              <w:t>，</w:t>
            </w:r>
            <w:r w:rsidR="00564DDB">
              <w:rPr>
                <w:rFonts w:ascii="宋体" w:cs="宋体" w:hint="eastAsia"/>
                <w:kern w:val="0"/>
                <w:sz w:val="24"/>
                <w:lang w:val="zh-CN"/>
              </w:rPr>
              <w:t>为</w:t>
            </w:r>
            <w:r w:rsidR="00837480">
              <w:rPr>
                <w:rFonts w:ascii="宋体" w:cs="宋体" w:hint="eastAsia"/>
                <w:kern w:val="0"/>
                <w:sz w:val="24"/>
                <w:lang w:val="zh-CN"/>
              </w:rPr>
              <w:t>确保</w:t>
            </w:r>
            <w:r w:rsidR="00FD179E">
              <w:rPr>
                <w:rFonts w:ascii="宋体" w:cs="宋体" w:hint="eastAsia"/>
                <w:kern w:val="0"/>
                <w:sz w:val="24"/>
                <w:lang w:val="zh-CN"/>
              </w:rPr>
              <w:t>电子</w:t>
            </w:r>
            <w:r w:rsidR="00564DDB">
              <w:rPr>
                <w:rFonts w:ascii="宋体" w:cs="宋体" w:hint="eastAsia"/>
                <w:kern w:val="0"/>
                <w:sz w:val="24"/>
                <w:lang w:val="zh-CN"/>
              </w:rPr>
              <w:t>签名及</w:t>
            </w:r>
            <w:r w:rsidR="00472C4E">
              <w:rPr>
                <w:rFonts w:ascii="宋体" w:cs="宋体" w:hint="eastAsia"/>
                <w:kern w:val="0"/>
                <w:sz w:val="24"/>
                <w:lang w:val="zh-CN"/>
              </w:rPr>
              <w:t>签章</w:t>
            </w:r>
            <w:r w:rsidR="00564DDB">
              <w:rPr>
                <w:rFonts w:ascii="宋体" w:cs="宋体" w:hint="eastAsia"/>
                <w:kern w:val="0"/>
                <w:sz w:val="24"/>
                <w:lang w:val="zh-CN"/>
              </w:rPr>
              <w:t>效果，</w:t>
            </w:r>
            <w:r w:rsidR="0058068F">
              <w:rPr>
                <w:rFonts w:ascii="宋体" w:cs="宋体" w:hint="eastAsia"/>
                <w:color w:val="000000"/>
                <w:kern w:val="0"/>
                <w:sz w:val="24"/>
                <w:szCs w:val="24"/>
                <w:lang w:val="zh-CN"/>
              </w:rPr>
              <w:t>应</w:t>
            </w:r>
            <w:r w:rsidR="00837480">
              <w:rPr>
                <w:rFonts w:ascii="宋体" w:cs="宋体" w:hint="eastAsia"/>
                <w:kern w:val="0"/>
                <w:sz w:val="24"/>
                <w:lang w:val="zh-CN"/>
              </w:rPr>
              <w:t>保证</w:t>
            </w:r>
            <w:r w:rsidR="0058068F">
              <w:rPr>
                <w:rFonts w:ascii="宋体" w:cs="宋体" w:hint="eastAsia"/>
                <w:kern w:val="0"/>
                <w:sz w:val="24"/>
                <w:lang w:val="zh-CN"/>
              </w:rPr>
              <w:t>印模</w:t>
            </w:r>
            <w:r w:rsidR="00564DDB">
              <w:rPr>
                <w:rFonts w:ascii="宋体" w:cs="宋体" w:hint="eastAsia"/>
                <w:kern w:val="0"/>
                <w:sz w:val="24"/>
                <w:lang w:val="zh-CN"/>
              </w:rPr>
              <w:t>清晰度</w:t>
            </w:r>
            <w:r>
              <w:rPr>
                <w:rFonts w:ascii="宋体" w:cs="宋体" w:hint="eastAsia"/>
                <w:kern w:val="0"/>
                <w:sz w:val="24"/>
                <w:lang w:val="zh-CN"/>
              </w:rPr>
              <w:t>。</w:t>
            </w:r>
          </w:p>
        </w:tc>
      </w:tr>
      <w:tr w:rsidR="006D68C2" w14:paraId="7EDE39BF" w14:textId="77777777" w:rsidTr="00CA4833">
        <w:trPr>
          <w:trHeight w:val="2446"/>
        </w:trPr>
        <w:tc>
          <w:tcPr>
            <w:tcW w:w="124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06108" w14:textId="6E1A9417" w:rsidR="006D68C2" w:rsidRDefault="00F5732E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  <w:tc>
          <w:tcPr>
            <w:tcW w:w="7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24" w:space="0" w:color="auto"/>
            </w:tcBorders>
          </w:tcPr>
          <w:p w14:paraId="76476371" w14:textId="291D6174" w:rsidR="006D68C2" w:rsidRPr="0030080B" w:rsidRDefault="00C81779">
            <w:pPr>
              <w:spacing w:beforeLines="50" w:before="156" w:afterLines="50" w:after="156"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本</w:t>
            </w:r>
            <w:r w:rsidR="00305826">
              <w:rPr>
                <w:rFonts w:hint="eastAsia"/>
                <w:sz w:val="24"/>
              </w:rPr>
              <w:t>人承认在办理</w:t>
            </w:r>
            <w:r w:rsidR="00233879">
              <w:rPr>
                <w:rFonts w:hint="eastAsia"/>
                <w:sz w:val="24"/>
              </w:rPr>
              <w:t>个人</w:t>
            </w:r>
            <w:r w:rsidR="00305826">
              <w:rPr>
                <w:rFonts w:hint="eastAsia"/>
                <w:sz w:val="24"/>
              </w:rPr>
              <w:t>数字证书及</w:t>
            </w:r>
            <w:r w:rsidR="0098281C">
              <w:rPr>
                <w:rFonts w:hint="eastAsia"/>
                <w:sz w:val="24"/>
              </w:rPr>
              <w:t>电子签章</w:t>
            </w:r>
            <w:r w:rsidR="00305826">
              <w:rPr>
                <w:rFonts w:hint="eastAsia"/>
                <w:sz w:val="24"/>
              </w:rPr>
              <w:t>过程中，所递交的材料和提供的</w:t>
            </w:r>
            <w:r w:rsidR="00AD1FCD">
              <w:rPr>
                <w:rFonts w:hint="eastAsia"/>
                <w:sz w:val="24"/>
              </w:rPr>
              <w:t>个人签名、个人方章、执业章</w:t>
            </w:r>
            <w:r w:rsidR="001276B2" w:rsidRPr="0030080B">
              <w:rPr>
                <w:rFonts w:hint="eastAsia"/>
                <w:sz w:val="24"/>
              </w:rPr>
              <w:t>、</w:t>
            </w:r>
            <w:r w:rsidR="003F7F6E">
              <w:rPr>
                <w:rFonts w:hint="eastAsia"/>
                <w:sz w:val="24"/>
              </w:rPr>
              <w:t>单位盖章及</w:t>
            </w:r>
            <w:r w:rsidR="00305826" w:rsidRPr="0030080B">
              <w:rPr>
                <w:rFonts w:hint="eastAsia"/>
                <w:sz w:val="24"/>
              </w:rPr>
              <w:t>法人手写签名</w:t>
            </w:r>
            <w:r w:rsidR="00305826">
              <w:rPr>
                <w:rFonts w:hint="eastAsia"/>
                <w:sz w:val="24"/>
              </w:rPr>
              <w:t>是无误、合法的，并确认在印章的采集过程中是无误的。</w:t>
            </w:r>
          </w:p>
          <w:p w14:paraId="2BBEE9B4" w14:textId="77777777" w:rsidR="00CA4833" w:rsidRDefault="00CA4833">
            <w:pPr>
              <w:spacing w:line="360" w:lineRule="auto"/>
              <w:rPr>
                <w:sz w:val="24"/>
              </w:rPr>
            </w:pPr>
          </w:p>
          <w:p w14:paraId="07466BDD" w14:textId="77777777" w:rsidR="006D68C2" w:rsidRDefault="00305826">
            <w:pPr>
              <w:spacing w:line="360" w:lineRule="auto"/>
              <w:rPr>
                <w:rFonts w:hint="eastAsia"/>
                <w:color w:val="000000"/>
                <w:sz w:val="24"/>
                <w:u w:val="thick"/>
              </w:rPr>
            </w:pPr>
            <w:r>
              <w:rPr>
                <w:sz w:val="24"/>
              </w:rPr>
              <w:t xml:space="preserve">        </w:t>
            </w:r>
            <w:r>
              <w:rPr>
                <w:color w:val="000000"/>
                <w:sz w:val="24"/>
              </w:rPr>
              <w:t xml:space="preserve">  </w:t>
            </w:r>
            <w:r w:rsidR="007D6EF6">
              <w:rPr>
                <w:color w:val="000000"/>
                <w:sz w:val="24"/>
              </w:rPr>
              <w:t>经办人</w:t>
            </w:r>
            <w:r>
              <w:rPr>
                <w:rFonts w:hint="eastAsia"/>
                <w:color w:val="000000"/>
                <w:sz w:val="24"/>
              </w:rPr>
              <w:t>签名：</w:t>
            </w:r>
            <w:r>
              <w:rPr>
                <w:color w:val="000000"/>
                <w:sz w:val="24"/>
                <w:u w:val="thick"/>
              </w:rPr>
              <w:t xml:space="preserve">              </w:t>
            </w:r>
            <w:r>
              <w:rPr>
                <w:rFonts w:hint="eastAsia"/>
                <w:color w:val="000000"/>
                <w:sz w:val="24"/>
              </w:rPr>
              <w:t>日期：</w:t>
            </w:r>
            <w:r>
              <w:rPr>
                <w:color w:val="000000"/>
                <w:sz w:val="24"/>
                <w:u w:val="thick"/>
              </w:rPr>
              <w:t xml:space="preserve">             </w:t>
            </w:r>
          </w:p>
          <w:p w14:paraId="56185769" w14:textId="5A97C9CC" w:rsidR="00FE2DA9" w:rsidRDefault="00FE2DA9">
            <w:pPr>
              <w:spacing w:line="360" w:lineRule="auto"/>
              <w:rPr>
                <w:color w:val="000000"/>
                <w:szCs w:val="24"/>
              </w:rPr>
            </w:pPr>
            <w:bookmarkStart w:id="0" w:name="_GoBack"/>
            <w:bookmarkEnd w:id="0"/>
          </w:p>
        </w:tc>
      </w:tr>
    </w:tbl>
    <w:p w14:paraId="5A41F968" w14:textId="31ED4FEC" w:rsidR="006D68C2" w:rsidRDefault="00E50C9A">
      <w:pPr>
        <w:widowControl/>
        <w:tabs>
          <w:tab w:val="left" w:pos="2448"/>
          <w:tab w:val="left" w:pos="7308"/>
        </w:tabs>
        <w:spacing w:line="360" w:lineRule="auto"/>
        <w:jc w:val="center"/>
        <w:rPr>
          <w:rFonts w:ascii="仿宋_GB2312" w:eastAsia="仿宋_GB2312" w:hAnsi="宋体" w:cs="宋体"/>
          <w:b/>
          <w:kern w:val="0"/>
          <w:sz w:val="32"/>
          <w:szCs w:val="32"/>
          <w:lang w:val="zh-CN"/>
        </w:rPr>
      </w:pPr>
      <w:r>
        <w:rPr>
          <w:rFonts w:ascii="仿宋_GB2312" w:eastAsia="仿宋_GB2312" w:hAnsi="宋体" w:cs="宋体"/>
          <w:b/>
          <w:kern w:val="0"/>
          <w:sz w:val="32"/>
          <w:szCs w:val="32"/>
          <w:lang w:val="zh-CN"/>
        </w:rPr>
        <w:tab/>
      </w:r>
    </w:p>
    <w:sectPr w:rsidR="006D68C2" w:rsidSect="00FE2DA9">
      <w:pgSz w:w="11906" w:h="16838"/>
      <w:pgMar w:top="1276" w:right="1706" w:bottom="678" w:left="12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57F401" w14:textId="77777777" w:rsidR="002A17DE" w:rsidRDefault="002A17DE" w:rsidP="005E4A09">
      <w:r>
        <w:separator/>
      </w:r>
    </w:p>
  </w:endnote>
  <w:endnote w:type="continuationSeparator" w:id="0">
    <w:p w14:paraId="69BADCB8" w14:textId="77777777" w:rsidR="002A17DE" w:rsidRDefault="002A17DE" w:rsidP="005E4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B276B9" w14:textId="77777777" w:rsidR="002A17DE" w:rsidRDefault="002A17DE" w:rsidP="005E4A09">
      <w:r>
        <w:separator/>
      </w:r>
    </w:p>
  </w:footnote>
  <w:footnote w:type="continuationSeparator" w:id="0">
    <w:p w14:paraId="26B1EA50" w14:textId="77777777" w:rsidR="002A17DE" w:rsidRDefault="002A17DE" w:rsidP="005E4A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2C6547"/>
    <w:multiLevelType w:val="singleLevel"/>
    <w:tmpl w:val="282C6547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D76504"/>
    <w:rsid w:val="0001022A"/>
    <w:rsid w:val="00033033"/>
    <w:rsid w:val="0004225D"/>
    <w:rsid w:val="000429B5"/>
    <w:rsid w:val="00051591"/>
    <w:rsid w:val="000C753F"/>
    <w:rsid w:val="000E7763"/>
    <w:rsid w:val="000F0EE2"/>
    <w:rsid w:val="001252F4"/>
    <w:rsid w:val="001276B2"/>
    <w:rsid w:val="00132E56"/>
    <w:rsid w:val="001865C3"/>
    <w:rsid w:val="001C7710"/>
    <w:rsid w:val="001D19F5"/>
    <w:rsid w:val="001D4E66"/>
    <w:rsid w:val="00205B3E"/>
    <w:rsid w:val="002143DA"/>
    <w:rsid w:val="00233879"/>
    <w:rsid w:val="00257EFB"/>
    <w:rsid w:val="00276332"/>
    <w:rsid w:val="0028484B"/>
    <w:rsid w:val="002A0C65"/>
    <w:rsid w:val="002A17DE"/>
    <w:rsid w:val="002A75E3"/>
    <w:rsid w:val="002E297B"/>
    <w:rsid w:val="002E667A"/>
    <w:rsid w:val="002F7259"/>
    <w:rsid w:val="0030080B"/>
    <w:rsid w:val="00305826"/>
    <w:rsid w:val="00312257"/>
    <w:rsid w:val="00353163"/>
    <w:rsid w:val="00376D56"/>
    <w:rsid w:val="00382A3C"/>
    <w:rsid w:val="003871CB"/>
    <w:rsid w:val="00393F12"/>
    <w:rsid w:val="003B4815"/>
    <w:rsid w:val="003C2940"/>
    <w:rsid w:val="003F54C7"/>
    <w:rsid w:val="003F7F6E"/>
    <w:rsid w:val="00407EFD"/>
    <w:rsid w:val="004257CD"/>
    <w:rsid w:val="00472C4E"/>
    <w:rsid w:val="00487FFA"/>
    <w:rsid w:val="0049048F"/>
    <w:rsid w:val="004E3DED"/>
    <w:rsid w:val="004E7E0F"/>
    <w:rsid w:val="00500022"/>
    <w:rsid w:val="00560438"/>
    <w:rsid w:val="00564DDB"/>
    <w:rsid w:val="0057534B"/>
    <w:rsid w:val="0058068F"/>
    <w:rsid w:val="00594CA4"/>
    <w:rsid w:val="005B5A74"/>
    <w:rsid w:val="005C47B1"/>
    <w:rsid w:val="005D49BD"/>
    <w:rsid w:val="005E4A09"/>
    <w:rsid w:val="00601C91"/>
    <w:rsid w:val="0063258E"/>
    <w:rsid w:val="0066096A"/>
    <w:rsid w:val="0068521A"/>
    <w:rsid w:val="00687F46"/>
    <w:rsid w:val="006901FF"/>
    <w:rsid w:val="006B5902"/>
    <w:rsid w:val="006D1F14"/>
    <w:rsid w:val="006D570B"/>
    <w:rsid w:val="006D68C2"/>
    <w:rsid w:val="00735F75"/>
    <w:rsid w:val="00771584"/>
    <w:rsid w:val="00792572"/>
    <w:rsid w:val="007D6EF6"/>
    <w:rsid w:val="007E52F2"/>
    <w:rsid w:val="008257F2"/>
    <w:rsid w:val="00827176"/>
    <w:rsid w:val="00837480"/>
    <w:rsid w:val="0088565D"/>
    <w:rsid w:val="008A6430"/>
    <w:rsid w:val="008D1FBB"/>
    <w:rsid w:val="00935473"/>
    <w:rsid w:val="00937DD2"/>
    <w:rsid w:val="00942FEB"/>
    <w:rsid w:val="00947A63"/>
    <w:rsid w:val="0098281C"/>
    <w:rsid w:val="00991789"/>
    <w:rsid w:val="00995DE8"/>
    <w:rsid w:val="009B76D0"/>
    <w:rsid w:val="009F1BEA"/>
    <w:rsid w:val="00A2661D"/>
    <w:rsid w:val="00A33C96"/>
    <w:rsid w:val="00A92F58"/>
    <w:rsid w:val="00A93ED6"/>
    <w:rsid w:val="00A9607B"/>
    <w:rsid w:val="00AA0461"/>
    <w:rsid w:val="00AC190B"/>
    <w:rsid w:val="00AC491B"/>
    <w:rsid w:val="00AC5320"/>
    <w:rsid w:val="00AD1FCD"/>
    <w:rsid w:val="00AE4FE8"/>
    <w:rsid w:val="00AF38FC"/>
    <w:rsid w:val="00B10098"/>
    <w:rsid w:val="00B1243D"/>
    <w:rsid w:val="00B422EB"/>
    <w:rsid w:val="00B4468D"/>
    <w:rsid w:val="00BD0602"/>
    <w:rsid w:val="00C57068"/>
    <w:rsid w:val="00C81779"/>
    <w:rsid w:val="00C95183"/>
    <w:rsid w:val="00CA4833"/>
    <w:rsid w:val="00CD53A1"/>
    <w:rsid w:val="00D376FB"/>
    <w:rsid w:val="00D40269"/>
    <w:rsid w:val="00D632D0"/>
    <w:rsid w:val="00D823BC"/>
    <w:rsid w:val="00DC30B6"/>
    <w:rsid w:val="00DD4507"/>
    <w:rsid w:val="00DF0572"/>
    <w:rsid w:val="00E50C9A"/>
    <w:rsid w:val="00EB6B08"/>
    <w:rsid w:val="00EC307F"/>
    <w:rsid w:val="00F20591"/>
    <w:rsid w:val="00F21AD4"/>
    <w:rsid w:val="00F40EFF"/>
    <w:rsid w:val="00F52C76"/>
    <w:rsid w:val="00F5732E"/>
    <w:rsid w:val="00F6094C"/>
    <w:rsid w:val="00FD179E"/>
    <w:rsid w:val="00FE2DA9"/>
    <w:rsid w:val="0E177D61"/>
    <w:rsid w:val="1CD76504"/>
    <w:rsid w:val="28DC406B"/>
    <w:rsid w:val="292C2A47"/>
    <w:rsid w:val="2D0C3B7B"/>
    <w:rsid w:val="30193015"/>
    <w:rsid w:val="39923B13"/>
    <w:rsid w:val="3D6C3774"/>
    <w:rsid w:val="510B01F5"/>
    <w:rsid w:val="52AE7883"/>
    <w:rsid w:val="55A46926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50146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Title"/>
    <w:basedOn w:val="a"/>
    <w:next w:val="a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5">
    <w:name w:val="List Paragraph"/>
    <w:basedOn w:val="a"/>
    <w:qFormat/>
    <w:pPr>
      <w:ind w:firstLineChars="200" w:firstLine="420"/>
    </w:pPr>
  </w:style>
  <w:style w:type="paragraph" w:styleId="a6">
    <w:name w:val="header"/>
    <w:basedOn w:val="a"/>
    <w:link w:val="Char"/>
    <w:rsid w:val="005E4A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5E4A09"/>
    <w:rPr>
      <w:rFonts w:ascii="Calibri" w:hAnsi="Calibri"/>
      <w:kern w:val="2"/>
      <w:sz w:val="18"/>
      <w:szCs w:val="18"/>
    </w:rPr>
  </w:style>
  <w:style w:type="paragraph" w:styleId="a7">
    <w:name w:val="footer"/>
    <w:basedOn w:val="a"/>
    <w:link w:val="Char0"/>
    <w:rsid w:val="005E4A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5E4A09"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Title"/>
    <w:basedOn w:val="a"/>
    <w:next w:val="a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5">
    <w:name w:val="List Paragraph"/>
    <w:basedOn w:val="a"/>
    <w:qFormat/>
    <w:pPr>
      <w:ind w:firstLineChars="200" w:firstLine="420"/>
    </w:pPr>
  </w:style>
  <w:style w:type="paragraph" w:styleId="a6">
    <w:name w:val="header"/>
    <w:basedOn w:val="a"/>
    <w:link w:val="Char"/>
    <w:rsid w:val="005E4A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5E4A09"/>
    <w:rPr>
      <w:rFonts w:ascii="Calibri" w:hAnsi="Calibri"/>
      <w:kern w:val="2"/>
      <w:sz w:val="18"/>
      <w:szCs w:val="18"/>
    </w:rPr>
  </w:style>
  <w:style w:type="paragraph" w:styleId="a7">
    <w:name w:val="footer"/>
    <w:basedOn w:val="a"/>
    <w:link w:val="Char0"/>
    <w:rsid w:val="005E4A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5E4A09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385</TotalTime>
  <Pages>1</Pages>
  <Words>66</Words>
  <Characters>382</Characters>
  <Application>Microsoft Office Word</Application>
  <DocSecurity>0</DocSecurity>
  <Lines>3</Lines>
  <Paragraphs>1</Paragraphs>
  <ScaleCrop>false</ScaleCrop>
  <Company>微软中国</Company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Gan1426063823</dc:creator>
  <cp:lastModifiedBy>user</cp:lastModifiedBy>
  <cp:revision>377</cp:revision>
  <cp:lastPrinted>2018-09-06T02:06:00Z</cp:lastPrinted>
  <dcterms:created xsi:type="dcterms:W3CDTF">2020-01-08T03:04:00Z</dcterms:created>
  <dcterms:modified xsi:type="dcterms:W3CDTF">2020-03-03T08:45:00Z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